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BFE32" w14:textId="77777777" w:rsidR="00B6295E" w:rsidRDefault="00B6295E" w:rsidP="00B629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HOLME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6636D13" w14:textId="77777777" w:rsidR="00B6295E" w:rsidRDefault="00B6295E" w:rsidP="00B629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Loddon, Norfolk. Yeoman.</w:t>
      </w:r>
    </w:p>
    <w:p w14:paraId="0F5C527D" w14:textId="77777777" w:rsidR="00B6295E" w:rsidRDefault="00B6295E" w:rsidP="00B629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D53E0E" w14:textId="77777777" w:rsidR="00B6295E" w:rsidRDefault="00B6295E" w:rsidP="00B629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BA8538" w14:textId="77777777" w:rsidR="00B6295E" w:rsidRDefault="00B6295E" w:rsidP="00B629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Jenney(q.v.) brought a plaint of debt against him, Geoffrey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Lounde</w:t>
      </w:r>
      <w:proofErr w:type="spellEnd"/>
      <w:proofErr w:type="gramEnd"/>
    </w:p>
    <w:p w14:paraId="3C955890" w14:textId="77777777" w:rsidR="00B6295E" w:rsidRDefault="00B6295E" w:rsidP="00B629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Norwich(q.v.), Stephen Verdon of Carleton Rode(q.v.) and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Sonman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8734E06" w14:textId="77777777" w:rsidR="00B6295E" w:rsidRDefault="00B6295E" w:rsidP="00B629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0A85217C" w14:textId="77777777" w:rsidR="00B6295E" w:rsidRDefault="00B6295E" w:rsidP="00B629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0625BB4" w14:textId="77777777" w:rsidR="00B6295E" w:rsidRDefault="00B6295E" w:rsidP="00B629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64D112" w14:textId="77777777" w:rsidR="00B6295E" w:rsidRDefault="00B6295E" w:rsidP="00B629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B580B8" w14:textId="77777777" w:rsidR="00B6295E" w:rsidRDefault="00B6295E" w:rsidP="00B629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March 2021</w:t>
      </w:r>
    </w:p>
    <w:p w14:paraId="5BD53F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5403B" w14:textId="77777777" w:rsidR="00B6295E" w:rsidRDefault="00B6295E" w:rsidP="009139A6">
      <w:r>
        <w:separator/>
      </w:r>
    </w:p>
  </w:endnote>
  <w:endnote w:type="continuationSeparator" w:id="0">
    <w:p w14:paraId="67E293A1" w14:textId="77777777" w:rsidR="00B6295E" w:rsidRDefault="00B629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EF6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48C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B97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DB9F" w14:textId="77777777" w:rsidR="00B6295E" w:rsidRDefault="00B6295E" w:rsidP="009139A6">
      <w:r>
        <w:separator/>
      </w:r>
    </w:p>
  </w:footnote>
  <w:footnote w:type="continuationSeparator" w:id="0">
    <w:p w14:paraId="0C06ECA6" w14:textId="77777777" w:rsidR="00B6295E" w:rsidRDefault="00B629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FD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5A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35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95E"/>
    <w:rsid w:val="000666E0"/>
    <w:rsid w:val="002510B7"/>
    <w:rsid w:val="005C130B"/>
    <w:rsid w:val="00826F5C"/>
    <w:rsid w:val="009139A6"/>
    <w:rsid w:val="009448BB"/>
    <w:rsid w:val="00A3176C"/>
    <w:rsid w:val="00AE65F8"/>
    <w:rsid w:val="00B6295E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55D8F"/>
  <w15:chartTrackingRefBased/>
  <w15:docId w15:val="{815989BD-C9B5-461B-A9CF-9DDD76A01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629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2021-04-23T11:22:00Z</dcterms:created>
  <dcterms:modified xsi:type="dcterms:W3CDTF">2021-04-23T11:22:00Z</dcterms:modified>
</cp:coreProperties>
</file>